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——第二办公区和隔离楼年租金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第二办公区和隔离楼年租金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第二办公区和隔离楼年租金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与第三方合作延续黄村镇第二办公区和隔离楼年租金。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第二办公区和隔离楼年租金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与第三方合作延续黄村镇第二办公区和隔离楼年租金工作。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与第三方合作延续黄村镇第二办公区和隔离楼年租金。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与第三方合作延续黄村镇第二办公区和隔离楼年租金。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第二办公区和隔离楼年租金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29A4B5A"/>
    <w:rsid w:val="4A503088"/>
    <w:rsid w:val="4F815F87"/>
    <w:rsid w:val="54F9326F"/>
    <w:rsid w:val="59467262"/>
    <w:rsid w:val="5E3A51A0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2024-09-14T03:04:17Z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